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BDBD50" w14:textId="77777777" w:rsidR="00FE414C" w:rsidRDefault="00FE414C" w:rsidP="00FE41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John SHIRBERN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31148A2B" w14:textId="77777777" w:rsidR="00FE414C" w:rsidRDefault="00FE414C" w:rsidP="00FE41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7C0560DE" w14:textId="77777777" w:rsidR="00FE414C" w:rsidRDefault="00FE414C" w:rsidP="00FE41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622F43" w14:textId="77777777" w:rsidR="00FE414C" w:rsidRDefault="00FE414C" w:rsidP="00FE41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BC1F0A" w14:textId="77777777" w:rsidR="00FE414C" w:rsidRDefault="00FE414C" w:rsidP="00FE414C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15FFACA9" w14:textId="77777777" w:rsidR="00FE414C" w:rsidRDefault="00FE414C" w:rsidP="00FE414C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m.1,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0C8F83B3" w14:textId="77777777" w:rsidR="00FE414C" w:rsidRDefault="00FE414C" w:rsidP="00FE414C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78BC1542" w14:textId="77777777" w:rsidR="00FE414C" w:rsidRDefault="00FE414C" w:rsidP="00FE414C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62887DC2" w14:textId="77777777" w:rsidR="00FE414C" w:rsidRDefault="00FE414C" w:rsidP="00FE414C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294D7430" w14:textId="77777777" w:rsidR="00FE414C" w:rsidRDefault="00FE414C" w:rsidP="00FE414C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January 2022</w:t>
      </w:r>
    </w:p>
    <w:p w14:paraId="39E73F1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BD680" w14:textId="77777777" w:rsidR="00FE414C" w:rsidRDefault="00FE414C" w:rsidP="009139A6">
      <w:r>
        <w:separator/>
      </w:r>
    </w:p>
  </w:endnote>
  <w:endnote w:type="continuationSeparator" w:id="0">
    <w:p w14:paraId="066066B6" w14:textId="77777777" w:rsidR="00FE414C" w:rsidRDefault="00FE414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6C2C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9436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11EA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CFA3F" w14:textId="77777777" w:rsidR="00FE414C" w:rsidRDefault="00FE414C" w:rsidP="009139A6">
      <w:r>
        <w:separator/>
      </w:r>
    </w:p>
  </w:footnote>
  <w:footnote w:type="continuationSeparator" w:id="0">
    <w:p w14:paraId="065078D5" w14:textId="77777777" w:rsidR="00FE414C" w:rsidRDefault="00FE414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A7F2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2DA0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3DE9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14C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E4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8CF629"/>
  <w15:chartTrackingRefBased/>
  <w15:docId w15:val="{0DD4CB83-E672-497F-9E85-E0BEB179E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2022-02-15T08:54:00Z</dcterms:created>
  <dcterms:modified xsi:type="dcterms:W3CDTF">2022-02-15T08:55:00Z</dcterms:modified>
</cp:coreProperties>
</file>